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我要开茶楼申办要件（企业）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我要开茶楼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我要开茶楼申请表单（企业）；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EB97C54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3911B9C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